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w:t>
      </w:r>
      <w:proofErr w:type="gramStart"/>
      <w:r w:rsidRPr="00B05C75">
        <w:rPr>
          <w:sz w:val="14"/>
          <w:szCs w:val="14"/>
        </w:rPr>
        <w:t>forefinnes</w:t>
      </w:r>
      <w:proofErr w:type="gramEnd"/>
      <w:r w:rsidRPr="00B05C75">
        <w:rPr>
          <w:sz w:val="14"/>
          <w:szCs w:val="14"/>
        </w:rPr>
        <w:t xml:space="preserve">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w:t>
      </w:r>
      <w:proofErr w:type="gramStart"/>
      <w:r w:rsidRPr="00B05C75">
        <w:rPr>
          <w:sz w:val="14"/>
          <w:szCs w:val="14"/>
        </w:rPr>
        <w:t>påregnes</w:t>
      </w:r>
      <w:proofErr w:type="gramEnd"/>
      <w:r w:rsidRPr="00B05C75">
        <w:rPr>
          <w:sz w:val="14"/>
          <w:szCs w:val="14"/>
        </w:rPr>
        <w:t>.</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w:t>
      </w:r>
      <w:proofErr w:type="gramStart"/>
      <w:r w:rsidRPr="00B05C75">
        <w:rPr>
          <w:sz w:val="14"/>
          <w:szCs w:val="14"/>
        </w:rPr>
        <w:t>For øvrig</w:t>
      </w:r>
      <w:proofErr w:type="gramEnd"/>
      <w:r w:rsidRPr="00B05C75">
        <w:rPr>
          <w:sz w:val="14"/>
          <w:szCs w:val="14"/>
        </w:rPr>
        <w:t xml:space="preserve">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Leverandørens 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 xml:space="preserve">og bruker </w:t>
      </w:r>
      <w:proofErr w:type="gramStart"/>
      <w:r w:rsidR="00B85B6F" w:rsidRPr="008B5491">
        <w:rPr>
          <w:sz w:val="14"/>
          <w:szCs w:val="14"/>
        </w:rPr>
        <w:t>påkrevet</w:t>
      </w:r>
      <w:proofErr w:type="gramEnd"/>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Faktura og kreditnota skal sendes elektronisk til Statsbyggs fakturamottak i samsvar med standarden Elektronisk handelsformat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lastRenderedPageBreak/>
        <w:t>Betaling av faktura er ikke ensbetydende med aksept av fakturaunderlag. Kunden kan gjøre fradrag</w:t>
      </w:r>
      <w:r w:rsidR="007855A2" w:rsidRPr="008B5491">
        <w:rPr>
          <w:sz w:val="14"/>
          <w:szCs w:val="14"/>
        </w:rPr>
        <w:t xml:space="preserve"> </w:t>
      </w:r>
      <w:r w:rsidRPr="008B5491">
        <w:rPr>
          <w:sz w:val="14"/>
          <w:szCs w:val="14"/>
        </w:rPr>
        <w:t xml:space="preserve">i mottatt faktura for forskuddsbetalinger, påløpt </w:t>
      </w:r>
      <w:proofErr w:type="spellStart"/>
      <w:r w:rsidRPr="008B5491">
        <w:rPr>
          <w:sz w:val="14"/>
          <w:szCs w:val="14"/>
        </w:rPr>
        <w:t>konvensjonalbot</w:t>
      </w:r>
      <w:proofErr w:type="spellEnd"/>
      <w:r w:rsidRPr="008B5491">
        <w:rPr>
          <w:sz w:val="14"/>
          <w:szCs w:val="14"/>
        </w:rPr>
        <w: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w:t>
      </w:r>
      <w:proofErr w:type="gramStart"/>
      <w:r w:rsidRPr="008B5491">
        <w:rPr>
          <w:sz w:val="14"/>
          <w:szCs w:val="14"/>
        </w:rPr>
        <w:t>for</w:t>
      </w:r>
      <w:proofErr w:type="gramEnd"/>
      <w:r w:rsidRPr="008B5491">
        <w:rPr>
          <w:sz w:val="14"/>
          <w:szCs w:val="14"/>
        </w:rPr>
        <w:t xml:space="preserve">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w:t>
      </w:r>
      <w:proofErr w:type="gramStart"/>
      <w:r w:rsidRPr="008B5491">
        <w:rPr>
          <w:sz w:val="14"/>
          <w:szCs w:val="14"/>
        </w:rPr>
        <w:t>vedrørende</w:t>
      </w:r>
      <w:proofErr w:type="gramEnd"/>
      <w:r w:rsidRPr="008B5491">
        <w:rPr>
          <w:sz w:val="14"/>
          <w:szCs w:val="14"/>
        </w:rPr>
        <w:t xml:space="preserv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default" r:id="rId11"/>
      <w:footerReference w:type="default" r:id="rId12"/>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25D7E" w14:textId="77777777" w:rsidR="00130177" w:rsidRDefault="00130177">
      <w:r>
        <w:separator/>
      </w:r>
    </w:p>
  </w:endnote>
  <w:endnote w:type="continuationSeparator" w:id="0">
    <w:p w14:paraId="7FA69464" w14:textId="77777777" w:rsidR="00130177" w:rsidRDefault="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75"/>
      <w:gridCol w:w="4805"/>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09DD726B" w14:textId="2314ED2E" w:rsidR="00B93884" w:rsidRPr="00B93884" w:rsidRDefault="00B93884" w:rsidP="00254A3C">
          <w:pPr>
            <w:pStyle w:val="Bunntekst"/>
            <w:spacing w:before="0" w:after="0"/>
            <w:rPr>
              <w:color w:val="FF0000"/>
              <w:sz w:val="16"/>
              <w:szCs w:val="16"/>
            </w:rPr>
          </w:pP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1558" w14:textId="77777777" w:rsidR="00130177" w:rsidRDefault="00130177">
      <w:r>
        <w:separator/>
      </w:r>
    </w:p>
  </w:footnote>
  <w:footnote w:type="continuationSeparator" w:id="0">
    <w:p w14:paraId="1645492E" w14:textId="77777777" w:rsidR="00130177" w:rsidRDefault="0013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0177"/>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62C0B"/>
    <w:rsid w:val="00262D77"/>
    <w:rsid w:val="00264293"/>
    <w:rsid w:val="0026613B"/>
    <w:rsid w:val="00271A35"/>
    <w:rsid w:val="002779E6"/>
    <w:rsid w:val="00281B04"/>
    <w:rsid w:val="002830EF"/>
    <w:rsid w:val="00284058"/>
    <w:rsid w:val="0028584F"/>
    <w:rsid w:val="002903D5"/>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B450A"/>
    <w:rsid w:val="003B6291"/>
    <w:rsid w:val="003C25D1"/>
    <w:rsid w:val="003D3F94"/>
    <w:rsid w:val="003D5436"/>
    <w:rsid w:val="003E1FDF"/>
    <w:rsid w:val="003E4649"/>
    <w:rsid w:val="003F46C8"/>
    <w:rsid w:val="00407F16"/>
    <w:rsid w:val="004168F8"/>
    <w:rsid w:val="0042410A"/>
    <w:rsid w:val="00425BC5"/>
    <w:rsid w:val="004267AC"/>
    <w:rsid w:val="00451C59"/>
    <w:rsid w:val="00473599"/>
    <w:rsid w:val="004823A6"/>
    <w:rsid w:val="00483E19"/>
    <w:rsid w:val="00494743"/>
    <w:rsid w:val="00496D7D"/>
    <w:rsid w:val="004A0558"/>
    <w:rsid w:val="004B6E3A"/>
    <w:rsid w:val="004C27FF"/>
    <w:rsid w:val="004C60CF"/>
    <w:rsid w:val="004C7CAB"/>
    <w:rsid w:val="004D0303"/>
    <w:rsid w:val="004D10D0"/>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4D2D"/>
    <w:rsid w:val="00585D9A"/>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30CE2"/>
    <w:rsid w:val="00A33D63"/>
    <w:rsid w:val="00A3789A"/>
    <w:rsid w:val="00A45F67"/>
    <w:rsid w:val="00A477B6"/>
    <w:rsid w:val="00A54A60"/>
    <w:rsid w:val="00A64CA8"/>
    <w:rsid w:val="00A64F12"/>
    <w:rsid w:val="00A65A7B"/>
    <w:rsid w:val="00A77981"/>
    <w:rsid w:val="00A81165"/>
    <w:rsid w:val="00A8119F"/>
    <w:rsid w:val="00A85287"/>
    <w:rsid w:val="00A90B17"/>
    <w:rsid w:val="00A950CB"/>
    <w:rsid w:val="00AA3D9E"/>
    <w:rsid w:val="00AB0FE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036"/>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5CAA2-3E54-442C-BBAF-79F902DB9EA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8F190EBB-D31A-45ED-BDE5-A8A19DD43E71}">
  <ds:schemaRefs>
    <ds:schemaRef ds:uri="http://schemas.microsoft.com/sharepoint/v3/contenttype/forms"/>
  </ds:schemaRefs>
</ds:datastoreItem>
</file>

<file path=customXml/itemProps3.xml><?xml version="1.0" encoding="utf-8"?>
<ds:datastoreItem xmlns:ds="http://schemas.openxmlformats.org/officeDocument/2006/customXml" ds:itemID="{11653C35-A523-4F42-8BF2-B1B2034B2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KONMAL 1</Template>
  <TotalTime>25</TotalTime>
  <Pages>3</Pages>
  <Words>1834</Words>
  <Characters>13848</Characters>
  <Application>Microsoft Office Word</Application>
  <DocSecurity>0</DocSecurity>
  <Lines>446</Lines>
  <Paragraphs>220</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15462</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Kristiansen, Tove</cp:lastModifiedBy>
  <cp:revision>18</cp:revision>
  <cp:lastPrinted>2014-05-06T09:35:00Z</cp:lastPrinted>
  <dcterms:created xsi:type="dcterms:W3CDTF">2017-03-31T11:01:00Z</dcterms:created>
  <dcterms:modified xsi:type="dcterms:W3CDTF">2026-05-27T07:47:00Z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